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876D7" w14:textId="77777777" w:rsidR="002F014A" w:rsidRDefault="002F014A" w:rsidP="002F01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FREBODY</w:t>
      </w:r>
      <w:r>
        <w:rPr>
          <w:rFonts w:cs="Times New Roman"/>
          <w:szCs w:val="24"/>
        </w:rPr>
        <w:t xml:space="preserve">      (d.ca.1437)</w:t>
      </w:r>
    </w:p>
    <w:p w14:paraId="45F3D964" w14:textId="503946C7" w:rsidR="002F014A" w:rsidRDefault="002F014A" w:rsidP="002F01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</w:t>
      </w:r>
      <w:r w:rsidR="002A72DB">
        <w:rPr>
          <w:rFonts w:cs="Times New Roman"/>
          <w:szCs w:val="24"/>
        </w:rPr>
        <w:t>orp Mandeville, Northamptonshire.</w:t>
      </w:r>
    </w:p>
    <w:p w14:paraId="36E7AF84" w14:textId="77777777" w:rsidR="002F014A" w:rsidRDefault="002F014A" w:rsidP="002F014A">
      <w:pPr>
        <w:pStyle w:val="NoSpacing"/>
        <w:rPr>
          <w:rFonts w:cs="Times New Roman"/>
          <w:szCs w:val="24"/>
        </w:rPr>
      </w:pPr>
    </w:p>
    <w:p w14:paraId="71451ACA" w14:textId="77777777" w:rsidR="002F014A" w:rsidRDefault="002F014A" w:rsidP="002F014A">
      <w:pPr>
        <w:pStyle w:val="NoSpacing"/>
        <w:rPr>
          <w:rFonts w:cs="Times New Roman"/>
          <w:szCs w:val="24"/>
        </w:rPr>
      </w:pPr>
    </w:p>
    <w:p w14:paraId="0C844EFA" w14:textId="77777777" w:rsidR="001C7BAA" w:rsidRDefault="001C7BAA" w:rsidP="001C7BAA">
      <w:pPr>
        <w:pStyle w:val="NoSpacing"/>
      </w:pPr>
      <w:r>
        <w:t xml:space="preserve">  4 Jun.</w:t>
      </w:r>
      <w:r>
        <w:tab/>
        <w:t>1437</w:t>
      </w:r>
      <w:r>
        <w:tab/>
        <w:t xml:space="preserve">Writs of diem clausit extremum to the Escheators of Northamptonshire </w:t>
      </w:r>
    </w:p>
    <w:p w14:paraId="7D9D098D" w14:textId="1F082E5C" w:rsidR="001C7BAA" w:rsidRPr="001C7BAA" w:rsidRDefault="001C7BAA" w:rsidP="002F014A">
      <w:pPr>
        <w:pStyle w:val="NoSpacing"/>
      </w:pPr>
      <w:r>
        <w:tab/>
      </w:r>
      <w:r>
        <w:tab/>
        <w:t>and Staffordshire.    (C.F.R. 1430-37 p.300)</w:t>
      </w:r>
    </w:p>
    <w:p w14:paraId="0321AE4C" w14:textId="77777777" w:rsidR="002F014A" w:rsidRDefault="002F014A" w:rsidP="002F01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Jun.1437</w:t>
      </w:r>
      <w:r>
        <w:rPr>
          <w:rFonts w:cs="Times New Roman"/>
          <w:szCs w:val="24"/>
        </w:rPr>
        <w:tab/>
        <w:t>Writ of diem clausit to the Escheator of Worcestershire.</w:t>
      </w:r>
    </w:p>
    <w:p w14:paraId="3E285747" w14:textId="77777777" w:rsidR="002F014A" w:rsidRDefault="002F014A" w:rsidP="002F01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1439-37 p.300)</w:t>
      </w:r>
    </w:p>
    <w:p w14:paraId="2CA90514" w14:textId="77777777" w:rsidR="002F014A" w:rsidRDefault="002F014A" w:rsidP="002F014A">
      <w:pPr>
        <w:pStyle w:val="NoSpacing"/>
        <w:rPr>
          <w:rFonts w:cs="Times New Roman"/>
          <w:szCs w:val="24"/>
        </w:rPr>
      </w:pPr>
    </w:p>
    <w:p w14:paraId="6B34A947" w14:textId="77777777" w:rsidR="002F014A" w:rsidRDefault="002F014A" w:rsidP="002F014A">
      <w:pPr>
        <w:pStyle w:val="NoSpacing"/>
        <w:rPr>
          <w:rFonts w:cs="Times New Roman"/>
          <w:szCs w:val="24"/>
        </w:rPr>
      </w:pPr>
    </w:p>
    <w:p w14:paraId="5E4F00E7" w14:textId="77777777" w:rsidR="002F014A" w:rsidRDefault="002F014A" w:rsidP="002F01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May 2025</w:t>
      </w:r>
    </w:p>
    <w:p w14:paraId="1F2AA11B" w14:textId="780DDD06" w:rsidR="001C7BAA" w:rsidRDefault="001C7BAA" w:rsidP="002F01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October 2025</w:t>
      </w:r>
    </w:p>
    <w:p w14:paraId="203226B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34975" w14:textId="77777777" w:rsidR="007C6E2C" w:rsidRDefault="007C6E2C" w:rsidP="009139A6">
      <w:r>
        <w:separator/>
      </w:r>
    </w:p>
  </w:endnote>
  <w:endnote w:type="continuationSeparator" w:id="0">
    <w:p w14:paraId="03FA61DB" w14:textId="77777777" w:rsidR="007C6E2C" w:rsidRDefault="007C6E2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8DC7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B493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B012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39F4A" w14:textId="77777777" w:rsidR="007C6E2C" w:rsidRDefault="007C6E2C" w:rsidP="009139A6">
      <w:r>
        <w:separator/>
      </w:r>
    </w:p>
  </w:footnote>
  <w:footnote w:type="continuationSeparator" w:id="0">
    <w:p w14:paraId="33E38FD0" w14:textId="77777777" w:rsidR="007C6E2C" w:rsidRDefault="007C6E2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4C4D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0470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1633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14A"/>
    <w:rsid w:val="00061C6A"/>
    <w:rsid w:val="000666E0"/>
    <w:rsid w:val="000A2E7A"/>
    <w:rsid w:val="001307AC"/>
    <w:rsid w:val="00190DFA"/>
    <w:rsid w:val="001C7BAA"/>
    <w:rsid w:val="002510B7"/>
    <w:rsid w:val="00270799"/>
    <w:rsid w:val="002737D5"/>
    <w:rsid w:val="002A72DB"/>
    <w:rsid w:val="002F014A"/>
    <w:rsid w:val="00357E4A"/>
    <w:rsid w:val="005C130B"/>
    <w:rsid w:val="007C6E2C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  <w:rsid w:val="00F93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167200"/>
  <w15:chartTrackingRefBased/>
  <w15:docId w15:val="{B3D4D61E-EEC2-4F47-93CF-387FE4826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45</Words>
  <Characters>285</Characters>
  <Application>Microsoft Office Word</Application>
  <DocSecurity>0</DocSecurity>
  <Lines>15</Lines>
  <Paragraphs>9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2025-05-25T11:26:00Z</dcterms:created>
  <dcterms:modified xsi:type="dcterms:W3CDTF">2025-10-23T08:53:00Z</dcterms:modified>
</cp:coreProperties>
</file>